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9B" w:rsidRDefault="00F0559B" w:rsidP="0058255D">
      <w:pPr>
        <w:jc w:val="center"/>
        <w:rPr>
          <w:b/>
          <w:sz w:val="36"/>
          <w:szCs w:val="36"/>
        </w:rPr>
      </w:pPr>
      <w:r w:rsidRPr="004B153D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7" o:title=""/>
          </v:shape>
        </w:pict>
      </w:r>
    </w:p>
    <w:p w:rsidR="00F0559B" w:rsidRDefault="00F0559B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F0559B" w:rsidRDefault="00F0559B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F0559B" w:rsidRDefault="00F0559B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F0559B" w:rsidRDefault="00F0559B" w:rsidP="0058255D">
      <w:pPr>
        <w:pStyle w:val="Heading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F0559B" w:rsidRDefault="00F0559B" w:rsidP="0058255D">
      <w:pPr>
        <w:jc w:val="center"/>
        <w:rPr>
          <w:sz w:val="36"/>
          <w:szCs w:val="36"/>
        </w:rPr>
      </w:pPr>
    </w:p>
    <w:p w:rsidR="00F0559B" w:rsidRPr="00045910" w:rsidRDefault="00F0559B" w:rsidP="0004591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F0559B" w:rsidRPr="009E300C" w:rsidRDefault="00F0559B" w:rsidP="0058255D"/>
    <w:p w:rsidR="00F0559B" w:rsidRPr="00713697" w:rsidRDefault="00F0559B" w:rsidP="0058255D">
      <w:pPr>
        <w:rPr>
          <w:sz w:val="28"/>
          <w:szCs w:val="28"/>
        </w:rPr>
      </w:pPr>
      <w:r w:rsidRPr="00713697">
        <w:rPr>
          <w:sz w:val="28"/>
          <w:szCs w:val="28"/>
        </w:rPr>
        <w:t>От 25.06.2019</w:t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</w:r>
      <w:r w:rsidRPr="00713697">
        <w:rPr>
          <w:sz w:val="28"/>
          <w:szCs w:val="28"/>
        </w:rPr>
        <w:tab/>
        <w:t>№ 240-па</w:t>
      </w:r>
    </w:p>
    <w:p w:rsidR="00F0559B" w:rsidRPr="009E300C" w:rsidRDefault="00F0559B" w:rsidP="0058255D"/>
    <w:p w:rsidR="00F0559B" w:rsidRDefault="00F0559B" w:rsidP="00EB62AC">
      <w:r>
        <w:rPr>
          <w:sz w:val="28"/>
          <w:szCs w:val="28"/>
        </w:rPr>
        <w:t>О внесении изменения</w:t>
      </w:r>
      <w:r w:rsidRPr="00EB62AC">
        <w:rPr>
          <w:sz w:val="28"/>
          <w:szCs w:val="28"/>
        </w:rPr>
        <w:t xml:space="preserve"> в</w:t>
      </w:r>
      <w:r w:rsidRPr="00EB62AC">
        <w:t xml:space="preserve"> </w:t>
      </w:r>
    </w:p>
    <w:p w:rsidR="00F0559B" w:rsidRDefault="00F0559B" w:rsidP="00EB62AC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</w:p>
    <w:p w:rsidR="00F0559B" w:rsidRDefault="00F0559B" w:rsidP="00EB62AC">
      <w:pPr>
        <w:rPr>
          <w:sz w:val="28"/>
          <w:szCs w:val="28"/>
        </w:rPr>
      </w:pPr>
      <w:r w:rsidRPr="00EB62AC">
        <w:rPr>
          <w:sz w:val="28"/>
          <w:szCs w:val="28"/>
        </w:rPr>
        <w:t xml:space="preserve">города от </w:t>
      </w:r>
      <w:r>
        <w:rPr>
          <w:sz w:val="28"/>
          <w:szCs w:val="28"/>
        </w:rPr>
        <w:t>21.12.2017</w:t>
      </w:r>
      <w:r w:rsidRPr="00EB62AC">
        <w:rPr>
          <w:sz w:val="28"/>
          <w:szCs w:val="28"/>
        </w:rPr>
        <w:t xml:space="preserve">  № </w:t>
      </w:r>
      <w:r>
        <w:rPr>
          <w:sz w:val="28"/>
          <w:szCs w:val="28"/>
        </w:rPr>
        <w:t>348-</w:t>
      </w:r>
      <w:r w:rsidRPr="00EB62AC">
        <w:rPr>
          <w:sz w:val="28"/>
          <w:szCs w:val="28"/>
        </w:rPr>
        <w:t>па</w:t>
      </w:r>
    </w:p>
    <w:p w:rsidR="00F0559B" w:rsidRPr="0058255D" w:rsidRDefault="00F0559B" w:rsidP="00EB62AC">
      <w:pPr>
        <w:rPr>
          <w:sz w:val="28"/>
          <w:szCs w:val="28"/>
        </w:rPr>
      </w:pPr>
      <w:r>
        <w:rPr>
          <w:sz w:val="28"/>
          <w:szCs w:val="28"/>
        </w:rPr>
        <w:t>«Об утверждении порядка</w:t>
      </w:r>
      <w:r w:rsidRPr="0058255D">
        <w:rPr>
          <w:sz w:val="28"/>
          <w:szCs w:val="28"/>
        </w:rPr>
        <w:t xml:space="preserve"> </w:t>
      </w:r>
    </w:p>
    <w:p w:rsidR="00F0559B" w:rsidRDefault="00F0559B" w:rsidP="0058255D">
      <w:pPr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58255D"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субсидий на возмещение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 xml:space="preserve">затрат, понесённых организациями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 xml:space="preserve">(за исключением субсидий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>государственным (муниципальным)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>учреждениям)</w:t>
      </w:r>
      <w:r w:rsidRPr="00353ADA">
        <w:t xml:space="preserve"> </w:t>
      </w:r>
      <w:r w:rsidRPr="00353ADA">
        <w:rPr>
          <w:sz w:val="28"/>
          <w:szCs w:val="28"/>
        </w:rPr>
        <w:t xml:space="preserve">на выполнение работ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>по текущему и капитальному ремонту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 xml:space="preserve">бесхозяйных сетей теплоснабжения,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 xml:space="preserve">водоснабжения и водоотведения,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 xml:space="preserve">до включения указанных </w:t>
      </w:r>
    </w:p>
    <w:p w:rsidR="00F0559B" w:rsidRDefault="00F0559B" w:rsidP="0058255D">
      <w:pPr>
        <w:rPr>
          <w:sz w:val="28"/>
          <w:szCs w:val="28"/>
        </w:rPr>
      </w:pPr>
      <w:r w:rsidRPr="00353ADA">
        <w:rPr>
          <w:sz w:val="28"/>
          <w:szCs w:val="28"/>
        </w:rPr>
        <w:t>затрат в тарифы организаций</w:t>
      </w:r>
      <w:r>
        <w:rPr>
          <w:sz w:val="28"/>
          <w:szCs w:val="28"/>
        </w:rPr>
        <w:t>»</w:t>
      </w:r>
    </w:p>
    <w:p w:rsidR="00F0559B" w:rsidRDefault="00F0559B" w:rsidP="0058255D">
      <w:pPr>
        <w:rPr>
          <w:sz w:val="28"/>
          <w:szCs w:val="28"/>
        </w:rPr>
      </w:pPr>
    </w:p>
    <w:p w:rsidR="00F0559B" w:rsidRDefault="00F0559B" w:rsidP="0058255D">
      <w:pPr>
        <w:rPr>
          <w:sz w:val="28"/>
          <w:szCs w:val="28"/>
        </w:rPr>
      </w:pPr>
    </w:p>
    <w:p w:rsidR="00F0559B" w:rsidRDefault="00F0559B" w:rsidP="0058255D">
      <w:pPr>
        <w:rPr>
          <w:sz w:val="28"/>
          <w:szCs w:val="28"/>
        </w:rPr>
      </w:pPr>
    </w:p>
    <w:p w:rsidR="00F0559B" w:rsidRDefault="00F0559B" w:rsidP="00713F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255D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приведения в соответствие постановлением</w:t>
      </w:r>
      <w:r w:rsidRPr="00EB62AC">
        <w:rPr>
          <w:sz w:val="28"/>
          <w:szCs w:val="28"/>
        </w:rPr>
        <w:t xml:space="preserve"> Правительства РФ от </w:t>
      </w:r>
      <w:r>
        <w:rPr>
          <w:sz w:val="28"/>
          <w:szCs w:val="28"/>
        </w:rPr>
        <w:t>0</w:t>
      </w:r>
      <w:r w:rsidRPr="00EB62AC">
        <w:rPr>
          <w:sz w:val="28"/>
          <w:szCs w:val="28"/>
        </w:rPr>
        <w:t>6</w:t>
      </w:r>
      <w:r>
        <w:rPr>
          <w:sz w:val="28"/>
          <w:szCs w:val="28"/>
        </w:rPr>
        <w:t>.09.2016 №</w:t>
      </w:r>
      <w:r w:rsidRPr="00EB62AC">
        <w:rPr>
          <w:sz w:val="28"/>
          <w:szCs w:val="28"/>
        </w:rPr>
        <w:t>887</w:t>
      </w:r>
      <w:r>
        <w:rPr>
          <w:sz w:val="28"/>
          <w:szCs w:val="28"/>
        </w:rPr>
        <w:t xml:space="preserve"> «</w:t>
      </w:r>
      <w:r w:rsidRPr="005A0B2C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</w:t>
      </w:r>
      <w:r>
        <w:rPr>
          <w:sz w:val="28"/>
          <w:szCs w:val="28"/>
        </w:rPr>
        <w:t xml:space="preserve">водителям товаров, работ, услуг»  внести в постановление администрации  </w:t>
      </w:r>
      <w:r w:rsidRPr="00EB62AC">
        <w:rPr>
          <w:sz w:val="28"/>
          <w:szCs w:val="28"/>
        </w:rPr>
        <w:t xml:space="preserve">города от </w:t>
      </w:r>
      <w:r>
        <w:rPr>
          <w:sz w:val="28"/>
          <w:szCs w:val="28"/>
        </w:rPr>
        <w:t>21.12.2017</w:t>
      </w:r>
      <w:r w:rsidRPr="00EB62AC">
        <w:rPr>
          <w:sz w:val="28"/>
          <w:szCs w:val="28"/>
        </w:rPr>
        <w:t xml:space="preserve">  № </w:t>
      </w:r>
      <w:r>
        <w:rPr>
          <w:sz w:val="28"/>
          <w:szCs w:val="28"/>
        </w:rPr>
        <w:t>348–</w:t>
      </w:r>
      <w:r w:rsidRPr="00EB62AC">
        <w:rPr>
          <w:sz w:val="28"/>
          <w:szCs w:val="28"/>
        </w:rPr>
        <w:t>па</w:t>
      </w:r>
      <w:r>
        <w:rPr>
          <w:sz w:val="28"/>
          <w:szCs w:val="28"/>
        </w:rPr>
        <w:t xml:space="preserve"> «Об утверждении порядка</w:t>
      </w:r>
      <w:r w:rsidRPr="0058255D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58255D"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субсидий на возмещение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затрат, понесённых организациями (за исключением субсидий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>государственным (муниципальным)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>учреждениям)</w:t>
      </w:r>
      <w:r w:rsidRPr="00353ADA">
        <w:t xml:space="preserve"> </w:t>
      </w:r>
      <w:r w:rsidRPr="00353ADA">
        <w:rPr>
          <w:sz w:val="28"/>
          <w:szCs w:val="28"/>
        </w:rPr>
        <w:t xml:space="preserve">на выполнение работ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>по текущему и капитальному ремонту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бесхозяйных сетей теплоснабжения,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водоснабжения и водоотведения,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 xml:space="preserve">до включения указанных </w:t>
      </w:r>
      <w:r>
        <w:rPr>
          <w:sz w:val="28"/>
          <w:szCs w:val="28"/>
        </w:rPr>
        <w:t xml:space="preserve"> </w:t>
      </w:r>
      <w:r w:rsidRPr="00353ADA">
        <w:rPr>
          <w:sz w:val="28"/>
          <w:szCs w:val="28"/>
        </w:rPr>
        <w:t>затрат в тарифы организаций</w:t>
      </w:r>
      <w:r>
        <w:rPr>
          <w:sz w:val="28"/>
          <w:szCs w:val="28"/>
        </w:rPr>
        <w:t>» следующие изменения:</w:t>
      </w:r>
    </w:p>
    <w:p w:rsidR="00F0559B" w:rsidRPr="00713F69" w:rsidRDefault="00F0559B" w:rsidP="00713F69">
      <w:pPr>
        <w:ind w:firstLine="709"/>
        <w:jc w:val="both"/>
      </w:pPr>
    </w:p>
    <w:p w:rsidR="00F0559B" w:rsidRPr="00713F69" w:rsidRDefault="00F0559B" w:rsidP="00713F69">
      <w:pPr>
        <w:ind w:firstLine="709"/>
        <w:jc w:val="both"/>
      </w:pPr>
    </w:p>
    <w:p w:rsidR="00F0559B" w:rsidRPr="00713F69" w:rsidRDefault="00F0559B" w:rsidP="00713F69">
      <w:pPr>
        <w:ind w:firstLine="709"/>
        <w:jc w:val="both"/>
      </w:pPr>
    </w:p>
    <w:p w:rsidR="00F0559B" w:rsidRDefault="00F0559B" w:rsidP="00713F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 приложении к постановлению:</w:t>
      </w:r>
    </w:p>
    <w:p w:rsidR="00F0559B" w:rsidRDefault="00F0559B" w:rsidP="00713F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>В пунктах 1.6, 2.4 слова «</w:t>
      </w:r>
      <w:r w:rsidRPr="005A0B2C">
        <w:rPr>
          <w:sz w:val="28"/>
          <w:szCs w:val="28"/>
        </w:rPr>
        <w:t>Управление муниципальным имуществом муниципального образования городской округ город Пыть-Ях</w:t>
      </w:r>
      <w:r>
        <w:rPr>
          <w:sz w:val="28"/>
          <w:szCs w:val="28"/>
        </w:rPr>
        <w:t>» заменить словами «</w:t>
      </w:r>
      <w:r w:rsidRPr="005A0B2C">
        <w:rPr>
          <w:sz w:val="28"/>
          <w:szCs w:val="28"/>
        </w:rPr>
        <w:t>Управление муниципальным имуществом город</w:t>
      </w:r>
      <w:r>
        <w:rPr>
          <w:sz w:val="28"/>
          <w:szCs w:val="28"/>
        </w:rPr>
        <w:t>а</w:t>
      </w:r>
      <w:r w:rsidRPr="005A0B2C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а».</w:t>
      </w:r>
    </w:p>
    <w:p w:rsidR="00F0559B" w:rsidRPr="00D24964" w:rsidRDefault="00F0559B" w:rsidP="00713F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Подпункт 1 пункта 2.6 - исключить.</w:t>
      </w:r>
    </w:p>
    <w:p w:rsidR="00F0559B" w:rsidRPr="00D24964" w:rsidRDefault="00F0559B" w:rsidP="0076397F">
      <w:pPr>
        <w:spacing w:line="360" w:lineRule="auto"/>
        <w:ind w:firstLine="540"/>
        <w:jc w:val="both"/>
        <w:rPr>
          <w:sz w:val="28"/>
          <w:szCs w:val="28"/>
        </w:rPr>
      </w:pPr>
      <w:r w:rsidRPr="00D24964">
        <w:rPr>
          <w:sz w:val="28"/>
          <w:szCs w:val="28"/>
        </w:rPr>
        <w:t>2.</w:t>
      </w:r>
      <w:r w:rsidRPr="00D24964">
        <w:rPr>
          <w:sz w:val="28"/>
          <w:szCs w:val="28"/>
        </w:rPr>
        <w:tab/>
        <w:t>Отделу по наградам, связям с общественными организациями и СМИ управления делами (О.В.Кулиш) опубликовать постановление в печатном средстве массовой информации «Официальный вестник».</w:t>
      </w:r>
    </w:p>
    <w:p w:rsidR="00F0559B" w:rsidRPr="00D24964" w:rsidRDefault="00F0559B" w:rsidP="00D24964">
      <w:pPr>
        <w:spacing w:line="360" w:lineRule="auto"/>
        <w:ind w:firstLine="708"/>
        <w:jc w:val="both"/>
        <w:rPr>
          <w:sz w:val="28"/>
          <w:szCs w:val="28"/>
        </w:rPr>
      </w:pPr>
      <w:r w:rsidRPr="00D24964">
        <w:rPr>
          <w:sz w:val="28"/>
          <w:szCs w:val="28"/>
        </w:rPr>
        <w:t>3.</w:t>
      </w:r>
      <w:r w:rsidRPr="00D24964">
        <w:rPr>
          <w:sz w:val="28"/>
          <w:szCs w:val="28"/>
        </w:rPr>
        <w:tab/>
        <w:t xml:space="preserve">Отделу по информационным ресурсам (А.А. Мерзляков) </w:t>
      </w:r>
      <w:r>
        <w:rPr>
          <w:sz w:val="28"/>
          <w:szCs w:val="28"/>
        </w:rPr>
        <w:t>разместить</w:t>
      </w:r>
      <w:r w:rsidRPr="00D24964">
        <w:rPr>
          <w:sz w:val="28"/>
          <w:szCs w:val="28"/>
        </w:rPr>
        <w:t xml:space="preserve"> постановление на официальном сайте администрации города в сети Интернет.</w:t>
      </w:r>
    </w:p>
    <w:p w:rsidR="00F0559B" w:rsidRPr="00D24964" w:rsidRDefault="00F0559B" w:rsidP="00D24964">
      <w:pPr>
        <w:spacing w:line="360" w:lineRule="auto"/>
        <w:ind w:firstLine="708"/>
        <w:jc w:val="both"/>
        <w:rPr>
          <w:sz w:val="28"/>
          <w:szCs w:val="28"/>
        </w:rPr>
      </w:pPr>
      <w:r w:rsidRPr="00D24964">
        <w:rPr>
          <w:sz w:val="28"/>
          <w:szCs w:val="28"/>
        </w:rPr>
        <w:t>4.</w:t>
      </w:r>
      <w:r w:rsidRPr="00D24964">
        <w:rPr>
          <w:sz w:val="28"/>
          <w:szCs w:val="28"/>
        </w:rPr>
        <w:tab/>
        <w:t xml:space="preserve">Настоящее постановление вступает в силу после его официального опубликования. </w:t>
      </w:r>
    </w:p>
    <w:p w:rsidR="00F0559B" w:rsidRDefault="00F0559B" w:rsidP="00713F69">
      <w:pPr>
        <w:spacing w:line="360" w:lineRule="auto"/>
        <w:ind w:firstLine="708"/>
        <w:jc w:val="both"/>
        <w:rPr>
          <w:sz w:val="28"/>
          <w:szCs w:val="28"/>
        </w:rPr>
      </w:pPr>
      <w:r w:rsidRPr="00D24964">
        <w:rPr>
          <w:sz w:val="28"/>
          <w:szCs w:val="28"/>
        </w:rPr>
        <w:t>5.</w:t>
      </w:r>
      <w:r w:rsidRPr="00D24964">
        <w:rPr>
          <w:sz w:val="28"/>
          <w:szCs w:val="28"/>
        </w:rPr>
        <w:tab/>
        <w:t xml:space="preserve">Контроль за выполнением постановления возложить на заместителя главы города </w:t>
      </w:r>
      <w:r>
        <w:rPr>
          <w:sz w:val="28"/>
          <w:szCs w:val="28"/>
        </w:rPr>
        <w:t>(направление деятельности - жилищно-коммунальные вопросы).</w:t>
      </w:r>
    </w:p>
    <w:p w:rsidR="00F0559B" w:rsidRPr="00713F69" w:rsidRDefault="00F0559B" w:rsidP="00713F69">
      <w:pPr>
        <w:ind w:firstLine="709"/>
        <w:jc w:val="both"/>
      </w:pPr>
    </w:p>
    <w:p w:rsidR="00F0559B" w:rsidRPr="00713F69" w:rsidRDefault="00F0559B" w:rsidP="00713F69">
      <w:pPr>
        <w:ind w:firstLine="709"/>
        <w:jc w:val="both"/>
      </w:pPr>
    </w:p>
    <w:p w:rsidR="00F0559B" w:rsidRPr="00713F69" w:rsidRDefault="00F0559B" w:rsidP="00713F69">
      <w:pPr>
        <w:ind w:firstLine="709"/>
        <w:jc w:val="both"/>
      </w:pPr>
    </w:p>
    <w:p w:rsidR="00F0559B" w:rsidRPr="0058255D" w:rsidRDefault="00F0559B" w:rsidP="00713F69">
      <w:pPr>
        <w:jc w:val="both"/>
      </w:pPr>
      <w:r>
        <w:rPr>
          <w:sz w:val="28"/>
          <w:szCs w:val="28"/>
        </w:rPr>
        <w:t>Глава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А.Н.Морозов</w:t>
      </w:r>
    </w:p>
    <w:sectPr w:rsidR="00F0559B" w:rsidRPr="0058255D" w:rsidSect="0010010B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59B" w:rsidRDefault="00F0559B">
      <w:r>
        <w:separator/>
      </w:r>
    </w:p>
  </w:endnote>
  <w:endnote w:type="continuationSeparator" w:id="0">
    <w:p w:rsidR="00F0559B" w:rsidRDefault="00F05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59B" w:rsidRDefault="00F0559B">
      <w:r>
        <w:separator/>
      </w:r>
    </w:p>
  </w:footnote>
  <w:footnote w:type="continuationSeparator" w:id="0">
    <w:p w:rsidR="00F0559B" w:rsidRDefault="00F05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59B" w:rsidRDefault="00F0559B" w:rsidP="00162B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0559B" w:rsidRDefault="00F055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3A52"/>
    <w:multiLevelType w:val="hybridMultilevel"/>
    <w:tmpl w:val="A9CC7DEA"/>
    <w:lvl w:ilvl="0" w:tplc="BF6C0B1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08B064E"/>
    <w:multiLevelType w:val="hybridMultilevel"/>
    <w:tmpl w:val="45B48B5A"/>
    <w:lvl w:ilvl="0" w:tplc="D03E76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6D95BD6"/>
    <w:multiLevelType w:val="hybridMultilevel"/>
    <w:tmpl w:val="8EF4975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A0F7D"/>
    <w:multiLevelType w:val="hybridMultilevel"/>
    <w:tmpl w:val="76ECCF84"/>
    <w:lvl w:ilvl="0" w:tplc="8AF2CE3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AA437B5"/>
    <w:multiLevelType w:val="hybridMultilevel"/>
    <w:tmpl w:val="278A51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915F33"/>
    <w:multiLevelType w:val="hybridMultilevel"/>
    <w:tmpl w:val="E50464CE"/>
    <w:lvl w:ilvl="0" w:tplc="84E60AB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494060B"/>
    <w:multiLevelType w:val="hybridMultilevel"/>
    <w:tmpl w:val="A58EBD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805361"/>
    <w:multiLevelType w:val="hybridMultilevel"/>
    <w:tmpl w:val="52E0EAA2"/>
    <w:lvl w:ilvl="0" w:tplc="D598BCB2">
      <w:start w:val="1"/>
      <w:numFmt w:val="decimal"/>
      <w:lvlText w:val="%1."/>
      <w:lvlJc w:val="left"/>
      <w:pPr>
        <w:ind w:left="2118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E141969"/>
    <w:multiLevelType w:val="hybridMultilevel"/>
    <w:tmpl w:val="4B34981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7B4"/>
    <w:rsid w:val="00044C25"/>
    <w:rsid w:val="00045910"/>
    <w:rsid w:val="000473E2"/>
    <w:rsid w:val="00083A38"/>
    <w:rsid w:val="000951CF"/>
    <w:rsid w:val="000B1501"/>
    <w:rsid w:val="000B645B"/>
    <w:rsid w:val="000E0A32"/>
    <w:rsid w:val="000F1586"/>
    <w:rsid w:val="0010010B"/>
    <w:rsid w:val="00102E38"/>
    <w:rsid w:val="00133421"/>
    <w:rsid w:val="00144EA2"/>
    <w:rsid w:val="00146176"/>
    <w:rsid w:val="00162B71"/>
    <w:rsid w:val="00194104"/>
    <w:rsid w:val="001E50AA"/>
    <w:rsid w:val="00243A71"/>
    <w:rsid w:val="00264B1D"/>
    <w:rsid w:val="00266A53"/>
    <w:rsid w:val="002A60A9"/>
    <w:rsid w:val="002E4955"/>
    <w:rsid w:val="002E7477"/>
    <w:rsid w:val="002F1232"/>
    <w:rsid w:val="00353ADA"/>
    <w:rsid w:val="00367C00"/>
    <w:rsid w:val="00393C6B"/>
    <w:rsid w:val="003B7C6D"/>
    <w:rsid w:val="003D0CA1"/>
    <w:rsid w:val="003F1504"/>
    <w:rsid w:val="00401486"/>
    <w:rsid w:val="004813B8"/>
    <w:rsid w:val="004922A8"/>
    <w:rsid w:val="004B153D"/>
    <w:rsid w:val="004C245D"/>
    <w:rsid w:val="004E0B93"/>
    <w:rsid w:val="005037A9"/>
    <w:rsid w:val="00512188"/>
    <w:rsid w:val="00515234"/>
    <w:rsid w:val="0052635E"/>
    <w:rsid w:val="00532C63"/>
    <w:rsid w:val="00570F9F"/>
    <w:rsid w:val="00575B29"/>
    <w:rsid w:val="00581B29"/>
    <w:rsid w:val="0058255D"/>
    <w:rsid w:val="005A0B2C"/>
    <w:rsid w:val="005A7ABC"/>
    <w:rsid w:val="005B7D25"/>
    <w:rsid w:val="005E6402"/>
    <w:rsid w:val="005F02F1"/>
    <w:rsid w:val="005F694E"/>
    <w:rsid w:val="00623D8A"/>
    <w:rsid w:val="00626AEF"/>
    <w:rsid w:val="00645A62"/>
    <w:rsid w:val="006724E4"/>
    <w:rsid w:val="006863F2"/>
    <w:rsid w:val="006D16B8"/>
    <w:rsid w:val="006D5AE3"/>
    <w:rsid w:val="006E4862"/>
    <w:rsid w:val="006F1743"/>
    <w:rsid w:val="00712361"/>
    <w:rsid w:val="00713697"/>
    <w:rsid w:val="00713F69"/>
    <w:rsid w:val="0075114D"/>
    <w:rsid w:val="0076397F"/>
    <w:rsid w:val="00784C0E"/>
    <w:rsid w:val="00790D49"/>
    <w:rsid w:val="007914F9"/>
    <w:rsid w:val="00797D48"/>
    <w:rsid w:val="007A1AFB"/>
    <w:rsid w:val="007C18F4"/>
    <w:rsid w:val="007E697C"/>
    <w:rsid w:val="007F656F"/>
    <w:rsid w:val="0080155D"/>
    <w:rsid w:val="008035FD"/>
    <w:rsid w:val="008132F2"/>
    <w:rsid w:val="00816797"/>
    <w:rsid w:val="00841D42"/>
    <w:rsid w:val="008479CC"/>
    <w:rsid w:val="0085345C"/>
    <w:rsid w:val="00862DBB"/>
    <w:rsid w:val="00885135"/>
    <w:rsid w:val="0088712B"/>
    <w:rsid w:val="008A28AA"/>
    <w:rsid w:val="00916FDD"/>
    <w:rsid w:val="00956A59"/>
    <w:rsid w:val="00964DFE"/>
    <w:rsid w:val="009A5EFC"/>
    <w:rsid w:val="009A6218"/>
    <w:rsid w:val="009D0157"/>
    <w:rsid w:val="009E300C"/>
    <w:rsid w:val="009E61BA"/>
    <w:rsid w:val="00A12F1F"/>
    <w:rsid w:val="00A23DBC"/>
    <w:rsid w:val="00A251F3"/>
    <w:rsid w:val="00A4131D"/>
    <w:rsid w:val="00A41611"/>
    <w:rsid w:val="00A7582D"/>
    <w:rsid w:val="00A90B33"/>
    <w:rsid w:val="00A91D4A"/>
    <w:rsid w:val="00A97B51"/>
    <w:rsid w:val="00B254E6"/>
    <w:rsid w:val="00B317B2"/>
    <w:rsid w:val="00B67B3F"/>
    <w:rsid w:val="00B73412"/>
    <w:rsid w:val="00BE62E0"/>
    <w:rsid w:val="00C26264"/>
    <w:rsid w:val="00C524A0"/>
    <w:rsid w:val="00C5277C"/>
    <w:rsid w:val="00C57F82"/>
    <w:rsid w:val="00C815A8"/>
    <w:rsid w:val="00C97482"/>
    <w:rsid w:val="00CA2910"/>
    <w:rsid w:val="00D030AC"/>
    <w:rsid w:val="00D06954"/>
    <w:rsid w:val="00D13535"/>
    <w:rsid w:val="00D24964"/>
    <w:rsid w:val="00D306AE"/>
    <w:rsid w:val="00D360B1"/>
    <w:rsid w:val="00DB0751"/>
    <w:rsid w:val="00DD477C"/>
    <w:rsid w:val="00DE01A4"/>
    <w:rsid w:val="00DF6801"/>
    <w:rsid w:val="00E1651F"/>
    <w:rsid w:val="00E677B4"/>
    <w:rsid w:val="00EB62AC"/>
    <w:rsid w:val="00ED3B18"/>
    <w:rsid w:val="00EE1E61"/>
    <w:rsid w:val="00F0559B"/>
    <w:rsid w:val="00F21D74"/>
    <w:rsid w:val="00F475DC"/>
    <w:rsid w:val="00F97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5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255D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255D"/>
    <w:rPr>
      <w:rFonts w:ascii="Arial" w:hAnsi="Arial"/>
      <w:b/>
      <w:kern w:val="32"/>
      <w:sz w:val="3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8255D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55D"/>
    <w:rPr>
      <w:rFonts w:ascii="Tahoma" w:hAnsi="Tahoma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6E486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697C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6E48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26AEF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26AE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7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345</Words>
  <Characters>1969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BashevaNV</dc:creator>
  <cp:keywords/>
  <dc:description/>
  <cp:lastModifiedBy>Администрация города</cp:lastModifiedBy>
  <cp:revision>2</cp:revision>
  <cp:lastPrinted>2019-06-26T05:40:00Z</cp:lastPrinted>
  <dcterms:created xsi:type="dcterms:W3CDTF">2019-06-26T05:41:00Z</dcterms:created>
  <dcterms:modified xsi:type="dcterms:W3CDTF">2019-06-26T05:41:00Z</dcterms:modified>
</cp:coreProperties>
</file>